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AB" w:rsidRPr="006A36D8" w:rsidRDefault="004313DD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</w:t>
      </w:r>
      <w:r w:rsidR="008438AB">
        <w:rPr>
          <w:sz w:val="22"/>
          <w:szCs w:val="25"/>
        </w:rPr>
        <w:t xml:space="preserve"> </w:t>
      </w:r>
      <w:r w:rsidR="00EF1AA2">
        <w:rPr>
          <w:sz w:val="22"/>
          <w:szCs w:val="25"/>
        </w:rPr>
        <w:t xml:space="preserve"> </w:t>
      </w:r>
      <w:r w:rsidR="008438AB" w:rsidRPr="006A36D8">
        <w:rPr>
          <w:sz w:val="22"/>
          <w:szCs w:val="25"/>
        </w:rPr>
        <w:t>Приложение</w:t>
      </w:r>
      <w:r w:rsidR="00D96A15">
        <w:rPr>
          <w:sz w:val="22"/>
          <w:szCs w:val="25"/>
        </w:rPr>
        <w:t xml:space="preserve"> 1</w:t>
      </w:r>
      <w:r w:rsidR="008438AB">
        <w:rPr>
          <w:sz w:val="22"/>
          <w:szCs w:val="25"/>
        </w:rPr>
        <w:t xml:space="preserve">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="00EF1AA2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к приказу </w:t>
      </w:r>
      <w:proofErr w:type="gramStart"/>
      <w:r>
        <w:rPr>
          <w:sz w:val="22"/>
          <w:szCs w:val="25"/>
        </w:rPr>
        <w:t>Межрайонной</w:t>
      </w:r>
      <w:proofErr w:type="gramEnd"/>
      <w:r>
        <w:rPr>
          <w:sz w:val="22"/>
          <w:szCs w:val="25"/>
        </w:rPr>
        <w:t xml:space="preserve"> ИФНС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России №10 по </w:t>
      </w:r>
      <w:proofErr w:type="gramStart"/>
      <w:r>
        <w:rPr>
          <w:sz w:val="22"/>
          <w:szCs w:val="25"/>
        </w:rPr>
        <w:t>Ставропольскому</w:t>
      </w:r>
      <w:proofErr w:type="gramEnd"/>
    </w:p>
    <w:p w:rsidR="008438AB" w:rsidRPr="006A36D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краю</w:t>
      </w:r>
    </w:p>
    <w:p w:rsidR="008438AB" w:rsidRPr="00F95B99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000000" w:themeColor="text1"/>
          <w:sz w:val="22"/>
          <w:szCs w:val="25"/>
        </w:rPr>
      </w:pPr>
      <w:r>
        <w:rPr>
          <w:sz w:val="22"/>
          <w:szCs w:val="25"/>
        </w:rPr>
        <w:tab/>
        <w:t xml:space="preserve">  </w:t>
      </w:r>
      <w:r w:rsidR="00AE17BB">
        <w:rPr>
          <w:sz w:val="22"/>
          <w:szCs w:val="25"/>
        </w:rPr>
        <w:t>__</w:t>
      </w:r>
      <w:r w:rsidR="003C48A7">
        <w:rPr>
          <w:sz w:val="22"/>
          <w:szCs w:val="25"/>
        </w:rPr>
        <w:t>.</w:t>
      </w:r>
      <w:r w:rsidR="00A44C7A">
        <w:rPr>
          <w:sz w:val="22"/>
          <w:szCs w:val="25"/>
        </w:rPr>
        <w:t>_______._____</w:t>
      </w:r>
      <w:r>
        <w:rPr>
          <w:color w:val="FF0000"/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AE17BB">
        <w:rPr>
          <w:sz w:val="22"/>
          <w:szCs w:val="25"/>
        </w:rPr>
        <w:t>__</w:t>
      </w:r>
    </w:p>
    <w:p w:rsidR="008438AB" w:rsidRPr="004A69A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rPr>
          <w:color w:val="FF0000"/>
          <w:sz w:val="22"/>
          <w:szCs w:val="25"/>
        </w:rPr>
      </w:pPr>
    </w:p>
    <w:p w:rsidR="008438AB" w:rsidRPr="00642132" w:rsidRDefault="008438AB" w:rsidP="008438AB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>ей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8438AB" w:rsidRPr="00642132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</w:t>
      </w:r>
      <w:r>
        <w:rPr>
          <w:sz w:val="25"/>
          <w:szCs w:val="25"/>
        </w:rPr>
        <w:t xml:space="preserve"> </w:t>
      </w:r>
      <w:r w:rsidRPr="00E4793C">
        <w:rPr>
          <w:color w:val="000000" w:themeColor="text1"/>
          <w:sz w:val="25"/>
          <w:szCs w:val="25"/>
        </w:rPr>
        <w:t>начальника Сурковой Светланы Петровны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</w:t>
      </w:r>
      <w:r w:rsidR="009B3CCB">
        <w:rPr>
          <w:sz w:val="25"/>
          <w:szCs w:val="25"/>
        </w:rPr>
        <w:t>01</w:t>
      </w:r>
      <w:r>
        <w:rPr>
          <w:sz w:val="25"/>
          <w:szCs w:val="25"/>
        </w:rPr>
        <w:t xml:space="preserve"> </w:t>
      </w:r>
      <w:r w:rsidR="009B3CCB">
        <w:rPr>
          <w:sz w:val="25"/>
          <w:szCs w:val="25"/>
        </w:rPr>
        <w:t>апреля</w:t>
      </w:r>
      <w:r>
        <w:rPr>
          <w:sz w:val="25"/>
          <w:szCs w:val="25"/>
        </w:rPr>
        <w:t xml:space="preserve"> 201</w:t>
      </w:r>
      <w:r w:rsidR="009B3CCB">
        <w:rPr>
          <w:sz w:val="25"/>
          <w:szCs w:val="25"/>
        </w:rPr>
        <w:t>9</w:t>
      </w:r>
      <w:r>
        <w:rPr>
          <w:sz w:val="25"/>
          <w:szCs w:val="25"/>
        </w:rPr>
        <w:t xml:space="preserve">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 xml:space="preserve">ых </w:t>
      </w:r>
      <w:r w:rsidRPr="00642132">
        <w:rPr>
          <w:sz w:val="25"/>
          <w:szCs w:val="25"/>
        </w:rPr>
        <w:t>должност</w:t>
      </w:r>
      <w:r>
        <w:rPr>
          <w:sz w:val="25"/>
          <w:szCs w:val="25"/>
        </w:rPr>
        <w:t>ей государственной гражданской службы</w:t>
      </w:r>
      <w:r w:rsidRPr="00642132">
        <w:rPr>
          <w:sz w:val="25"/>
          <w:szCs w:val="25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275"/>
        <w:gridCol w:w="2977"/>
        <w:gridCol w:w="3119"/>
      </w:tblGrid>
      <w:tr w:rsidR="00BB6E8F" w:rsidRPr="00F832B8" w:rsidTr="00420A91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  <w:p w:rsidR="00BB6E8F" w:rsidRPr="007F3C8B" w:rsidRDefault="00BB6E8F" w:rsidP="00420A91">
            <w:pPr>
              <w:rPr>
                <w:sz w:val="18"/>
                <w:szCs w:val="18"/>
              </w:rPr>
            </w:pPr>
          </w:p>
          <w:p w:rsidR="00BB6E8F" w:rsidRPr="007F3C8B" w:rsidRDefault="00BB6E8F" w:rsidP="00420A91">
            <w:pPr>
              <w:tabs>
                <w:tab w:val="left" w:pos="2235"/>
              </w:tabs>
              <w:rPr>
                <w:sz w:val="18"/>
                <w:szCs w:val="18"/>
              </w:rPr>
            </w:pPr>
          </w:p>
        </w:tc>
      </w:tr>
      <w:tr w:rsidR="00BB6E8F" w:rsidRPr="00F832B8" w:rsidTr="00420A91">
        <w:tc>
          <w:tcPr>
            <w:tcW w:w="1668" w:type="dxa"/>
            <w:shd w:val="clear" w:color="auto" w:fill="auto"/>
            <w:vAlign w:val="center"/>
          </w:tcPr>
          <w:p w:rsidR="00BB6E8F" w:rsidRPr="003F58AE" w:rsidRDefault="00A44C7A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Аналитический 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3F58AE" w:rsidRDefault="00BB6E8F" w:rsidP="00420A9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F58AE">
              <w:rPr>
                <w:rFonts w:ascii="Times New Roman" w:hAnsi="Times New Roman" w:cs="Times New Roman"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BB6E8F" w:rsidRPr="002F78CD" w:rsidRDefault="00BB6E8F" w:rsidP="00420A91">
            <w:pPr>
              <w:tabs>
                <w:tab w:val="left" w:pos="2520"/>
              </w:tabs>
              <w:rPr>
                <w:color w:val="000000" w:themeColor="text1"/>
                <w:sz w:val="18"/>
                <w:szCs w:val="18"/>
              </w:rPr>
            </w:pPr>
          </w:p>
          <w:p w:rsidR="00BB6E8F" w:rsidRPr="0040418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</w:tbl>
    <w:p w:rsidR="00BB6E8F" w:rsidRDefault="00BB6E8F" w:rsidP="00A44C7A">
      <w:pPr>
        <w:rPr>
          <w:sz w:val="25"/>
          <w:szCs w:val="25"/>
        </w:rPr>
      </w:pPr>
    </w:p>
    <w:p w:rsidR="00BB6E8F" w:rsidRDefault="00BB6E8F" w:rsidP="008438AB">
      <w:pPr>
        <w:ind w:firstLine="709"/>
        <w:jc w:val="center"/>
        <w:rPr>
          <w:sz w:val="25"/>
          <w:szCs w:val="25"/>
        </w:rPr>
      </w:pPr>
    </w:p>
    <w:p w:rsidR="00BB6E8F" w:rsidRDefault="00BB6E8F" w:rsidP="005C24BB">
      <w:pPr>
        <w:rPr>
          <w:sz w:val="25"/>
          <w:szCs w:val="25"/>
        </w:rPr>
      </w:pP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Денежное содержание федеральных государственных гражданских служащих </w:t>
      </w: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8438AB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по Ставропольскому краю состоит </w:t>
      </w:r>
      <w:proofErr w:type="gramStart"/>
      <w:r w:rsidRPr="00FC01A7">
        <w:rPr>
          <w:sz w:val="25"/>
          <w:szCs w:val="25"/>
        </w:rPr>
        <w:t>из</w:t>
      </w:r>
      <w:proofErr w:type="gramEnd"/>
      <w:r w:rsidRPr="00FC01A7">
        <w:rPr>
          <w:sz w:val="25"/>
          <w:szCs w:val="25"/>
        </w:rPr>
        <w:t>:</w:t>
      </w:r>
    </w:p>
    <w:p w:rsidR="003747C7" w:rsidRDefault="003747C7" w:rsidP="008438AB">
      <w:pPr>
        <w:ind w:firstLine="709"/>
        <w:jc w:val="center"/>
        <w:rPr>
          <w:sz w:val="25"/>
          <w:szCs w:val="25"/>
        </w:rPr>
      </w:pP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1"/>
        <w:gridCol w:w="3194"/>
      </w:tblGrid>
      <w:tr w:rsidR="003F4A58" w:rsidRPr="0011554A" w:rsidTr="003F4A58">
        <w:trPr>
          <w:trHeight w:val="386"/>
        </w:trPr>
        <w:tc>
          <w:tcPr>
            <w:tcW w:w="3383" w:type="pct"/>
            <w:tcBorders>
              <w:tr2bl w:val="nil"/>
            </w:tcBorders>
            <w:shd w:val="clear" w:color="auto" w:fill="auto"/>
          </w:tcPr>
          <w:p w:rsidR="003F4A58" w:rsidRPr="00117C26" w:rsidRDefault="003F4A58" w:rsidP="00420A91">
            <w:pPr>
              <w:jc w:val="center"/>
              <w:rPr>
                <w:highlight w:val="yellow"/>
              </w:rPr>
            </w:pPr>
            <w:bookmarkStart w:id="0" w:name="sub_1022"/>
          </w:p>
        </w:tc>
        <w:tc>
          <w:tcPr>
            <w:tcW w:w="1617" w:type="pct"/>
            <w:vAlign w:val="center"/>
          </w:tcPr>
          <w:p w:rsidR="003F4A58" w:rsidRPr="0011554A" w:rsidRDefault="003F4A58" w:rsidP="00420A9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3F4A58" w:rsidRPr="00584BDA" w:rsidTr="003F4A58">
        <w:trPr>
          <w:trHeight w:val="888"/>
        </w:trPr>
        <w:tc>
          <w:tcPr>
            <w:tcW w:w="3383" w:type="pct"/>
            <w:shd w:val="clear" w:color="auto" w:fill="auto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17" w:type="pct"/>
            <w:vAlign w:val="center"/>
          </w:tcPr>
          <w:p w:rsidR="003F4A58" w:rsidRPr="00584BDA" w:rsidRDefault="003F4A58" w:rsidP="009863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3F4A58" w:rsidRPr="00584BDA" w:rsidTr="003F4A58">
        <w:trPr>
          <w:trHeight w:val="638"/>
        </w:trPr>
        <w:tc>
          <w:tcPr>
            <w:tcW w:w="3383" w:type="pct"/>
            <w:shd w:val="clear" w:color="auto" w:fill="auto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617" w:type="pct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3F4A58" w:rsidRPr="00584BDA" w:rsidTr="003F4A58">
        <w:trPr>
          <w:trHeight w:val="670"/>
        </w:trPr>
        <w:tc>
          <w:tcPr>
            <w:tcW w:w="3383" w:type="pct"/>
            <w:shd w:val="clear" w:color="auto" w:fill="auto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17" w:type="pct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  <w:r>
              <w:rPr>
                <w:sz w:val="20"/>
                <w:szCs w:val="20"/>
              </w:rPr>
              <w:t xml:space="preserve"> </w:t>
            </w: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3F4A58" w:rsidRPr="00584BDA" w:rsidTr="003F4A58">
        <w:trPr>
          <w:trHeight w:val="656"/>
        </w:trPr>
        <w:tc>
          <w:tcPr>
            <w:tcW w:w="3383" w:type="pct"/>
            <w:shd w:val="clear" w:color="auto" w:fill="auto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17" w:type="pct"/>
            <w:vAlign w:val="center"/>
          </w:tcPr>
          <w:p w:rsidR="003F4A58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</w:t>
            </w:r>
            <w:r>
              <w:rPr>
                <w:sz w:val="20"/>
                <w:szCs w:val="20"/>
              </w:rPr>
              <w:t>90</w:t>
            </w:r>
            <w:r w:rsidRPr="00584BDA">
              <w:rPr>
                <w:sz w:val="20"/>
                <w:szCs w:val="20"/>
              </w:rPr>
              <w:t xml:space="preserve">% </w:t>
            </w:r>
          </w:p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3F4A58" w:rsidRPr="00584BDA" w:rsidTr="003F4A58">
        <w:trPr>
          <w:trHeight w:val="730"/>
        </w:trPr>
        <w:tc>
          <w:tcPr>
            <w:tcW w:w="3383" w:type="pct"/>
            <w:shd w:val="clear" w:color="auto" w:fill="auto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17" w:type="pct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3F4A58" w:rsidRPr="00584BDA" w:rsidTr="003F4A58">
        <w:trPr>
          <w:trHeight w:val="1123"/>
        </w:trPr>
        <w:tc>
          <w:tcPr>
            <w:tcW w:w="3383" w:type="pct"/>
            <w:shd w:val="clear" w:color="auto" w:fill="auto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617" w:type="pct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3F4A58" w:rsidRPr="00584BDA" w:rsidTr="003F4A58">
        <w:trPr>
          <w:trHeight w:val="438"/>
        </w:trPr>
        <w:tc>
          <w:tcPr>
            <w:tcW w:w="3383" w:type="pct"/>
            <w:shd w:val="clear" w:color="auto" w:fill="auto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617" w:type="pct"/>
            <w:vAlign w:val="center"/>
          </w:tcPr>
          <w:p w:rsidR="003F4A58" w:rsidRPr="00584BDA" w:rsidRDefault="003F4A58" w:rsidP="00420A91">
            <w:pPr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</w:tr>
      <w:tr w:rsidR="003F4A58" w:rsidRPr="00584BDA" w:rsidTr="003F4A58">
        <w:trPr>
          <w:trHeight w:val="2229"/>
        </w:trPr>
        <w:tc>
          <w:tcPr>
            <w:tcW w:w="3383" w:type="pct"/>
            <w:shd w:val="clear" w:color="auto" w:fill="auto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617" w:type="pct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F4A58" w:rsidRPr="00584BDA" w:rsidTr="003F4A58">
        <w:trPr>
          <w:trHeight w:val="1108"/>
        </w:trPr>
        <w:tc>
          <w:tcPr>
            <w:tcW w:w="3383" w:type="pct"/>
            <w:shd w:val="clear" w:color="auto" w:fill="auto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617" w:type="pct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F4A58" w:rsidRPr="00584BDA" w:rsidTr="003F4A58">
        <w:trPr>
          <w:trHeight w:val="685"/>
        </w:trPr>
        <w:tc>
          <w:tcPr>
            <w:tcW w:w="3383" w:type="pct"/>
            <w:shd w:val="clear" w:color="auto" w:fill="auto"/>
            <w:vAlign w:val="center"/>
          </w:tcPr>
          <w:p w:rsidR="003F4A58" w:rsidRPr="00584BDA" w:rsidRDefault="003F4A58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17" w:type="pct"/>
          </w:tcPr>
          <w:p w:rsidR="003F4A58" w:rsidRPr="00AA5763" w:rsidRDefault="003F4A58" w:rsidP="00420A91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38AB" w:rsidRDefault="008438AB" w:rsidP="008438AB">
      <w:pPr>
        <w:ind w:right="-2" w:firstLine="720"/>
        <w:jc w:val="both"/>
      </w:pPr>
    </w:p>
    <w:p w:rsidR="008438AB" w:rsidRPr="0091620E" w:rsidRDefault="008438AB" w:rsidP="008438AB">
      <w:pPr>
        <w:ind w:right="-2" w:firstLine="720"/>
        <w:jc w:val="both"/>
      </w:pPr>
      <w:r w:rsidRPr="00135719">
        <w:t>Место</w:t>
      </w:r>
      <w:r w:rsidRPr="008C41CE">
        <w:rPr>
          <w:color w:val="FF0000"/>
        </w:rPr>
        <w:t xml:space="preserve"> </w:t>
      </w:r>
      <w:r w:rsidRPr="008C41CE">
        <w:t>прохождения государственной гражданской службы:</w:t>
      </w:r>
      <w:r w:rsidRPr="00135719">
        <w:t xml:space="preserve"> </w:t>
      </w:r>
      <w:r>
        <w:t>Ставропольский край,              г. Ессентуки</w:t>
      </w:r>
      <w:r w:rsidRPr="00FC73A4">
        <w:t>, ул. </w:t>
      </w:r>
      <w:r>
        <w:t xml:space="preserve">Никольская </w:t>
      </w:r>
      <w:r w:rsidRPr="00FC73A4">
        <w:t> 3</w:t>
      </w:r>
      <w:r>
        <w:t>,Межрайонная ИФНС России №10 по Ставропольскому краю.</w:t>
      </w: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D97FF1" w:rsidRDefault="00D97FF1" w:rsidP="00D97FF1">
      <w:pPr>
        <w:autoSpaceDE w:val="0"/>
        <w:autoSpaceDN w:val="0"/>
        <w:adjustRightInd w:val="0"/>
        <w:ind w:firstLine="709"/>
        <w:jc w:val="both"/>
      </w:pPr>
    </w:p>
    <w:p w:rsidR="00D97FF1" w:rsidRPr="004B23A3" w:rsidRDefault="00D97FF1" w:rsidP="00D97FF1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- документы, подтверждающие необходимое профессиональное образование, </w:t>
      </w:r>
      <w:r>
        <w:t xml:space="preserve">квалификацию и </w:t>
      </w:r>
      <w:r w:rsidRPr="004B23A3">
        <w:t>стаж работы:</w:t>
      </w:r>
    </w:p>
    <w:p w:rsidR="00D97FF1" w:rsidRDefault="00D97FF1" w:rsidP="00D97FF1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>
        <w:t xml:space="preserve">, </w:t>
      </w:r>
      <w:r w:rsidRPr="0067587C">
        <w:rPr>
          <w:b/>
        </w:rPr>
        <w:t>заверенную нотариально или кадровой службой по месту службы (работы)</w:t>
      </w:r>
      <w: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>
        <w:t>;</w:t>
      </w:r>
      <w:r w:rsidRPr="004B23A3">
        <w:t xml:space="preserve"> </w:t>
      </w:r>
      <w:proofErr w:type="gramEnd"/>
    </w:p>
    <w:p w:rsidR="00D97FF1" w:rsidRPr="004C3B4C" w:rsidRDefault="00D97FF1" w:rsidP="00D97FF1">
      <w:pPr>
        <w:ind w:right="-2" w:firstLine="709"/>
        <w:jc w:val="both"/>
      </w:pPr>
      <w:r w:rsidRPr="004B23A3">
        <w:lastRenderedPageBreak/>
        <w:t>- копии документов</w:t>
      </w:r>
      <w:r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7587C">
        <w:rPr>
          <w:b/>
        </w:rPr>
        <w:t>заверенные нотариально или кадровой службой по месту работы (службы);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D97FF1" w:rsidRPr="004B23A3" w:rsidRDefault="00D97FF1" w:rsidP="00D97FF1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97FF1" w:rsidRPr="004B23A3" w:rsidRDefault="00D97FF1" w:rsidP="00D97FF1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D97FF1" w:rsidRDefault="00D97FF1" w:rsidP="00D97FF1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 xml:space="preserve">ФНС России № </w:t>
      </w:r>
      <w:r w:rsidR="006A2502">
        <w:rPr>
          <w:color w:val="000000"/>
        </w:rPr>
        <w:t>10</w:t>
      </w:r>
      <w:r w:rsidRPr="004B23A3">
        <w:rPr>
          <w:color w:val="000000"/>
        </w:rPr>
        <w:t xml:space="preserve">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D97FF1" w:rsidRPr="00D97FF1" w:rsidRDefault="00D97FF1" w:rsidP="00D97FF1">
      <w:pPr>
        <w:ind w:right="-2" w:firstLine="709"/>
        <w:jc w:val="both"/>
      </w:pP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97FF1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</w:t>
      </w:r>
      <w:r>
        <w:rPr>
          <w:color w:val="000000"/>
        </w:rPr>
        <w:t>10</w:t>
      </w:r>
      <w:r w:rsidRPr="00F71F9F">
        <w:rPr>
          <w:color w:val="000000"/>
        </w:rPr>
        <w:t xml:space="preserve"> по Ставропольскому краю, подает заявление на имя представителя нанимателя.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97FF1" w:rsidRPr="00F71F9F" w:rsidRDefault="00D97FF1" w:rsidP="00D97FF1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97FF1" w:rsidRPr="00F71F9F" w:rsidRDefault="00D97FF1" w:rsidP="00D97FF1">
      <w:pPr>
        <w:ind w:right="-2" w:firstLine="709"/>
        <w:jc w:val="both"/>
      </w:pPr>
      <w:bookmarkStart w:id="1" w:name="sub_1010"/>
    </w:p>
    <w:p w:rsidR="00D97FF1" w:rsidRPr="00F71F9F" w:rsidRDefault="00D97FF1" w:rsidP="00D97FF1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D97FF1" w:rsidRPr="00F71F9F" w:rsidRDefault="00D97FF1" w:rsidP="00D97FF1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97FF1" w:rsidRPr="00F71F9F" w:rsidRDefault="00D97FF1" w:rsidP="00D97FF1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D97FF1" w:rsidRPr="00F71F9F" w:rsidRDefault="00D97FF1" w:rsidP="00D97FF1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D97FF1" w:rsidRDefault="00D97FF1" w:rsidP="00D97FF1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>
        <w:t xml:space="preserve">профессиональный уровень </w:t>
      </w:r>
      <w:r w:rsidRPr="00F71F9F">
        <w:t xml:space="preserve">кандидатов на основании представленных ими документов об образовании и о квалификации, </w:t>
      </w:r>
      <w:r w:rsidRPr="00F71F9F">
        <w:lastRenderedPageBreak/>
        <w:t>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11B2" w:rsidRPr="00F71F9F" w:rsidRDefault="00DB11B2" w:rsidP="00DB11B2">
      <w:pPr>
        <w:ind w:right="-2" w:firstLine="709"/>
        <w:jc w:val="both"/>
      </w:pPr>
      <w:r>
        <w:t>Метод оценки профессиональных и личностных качеств кандидатов включает в себя</w:t>
      </w:r>
      <w:bookmarkStart w:id="3" w:name="_GoBack"/>
      <w:bookmarkEnd w:id="3"/>
      <w:r>
        <w:t xml:space="preserve"> тестирование и индивидуальное собеседование. </w:t>
      </w: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D97FF1" w:rsidRPr="00F71F9F" w:rsidRDefault="00D97FF1" w:rsidP="00D97FF1">
      <w:pPr>
        <w:ind w:right="-2" w:firstLine="709"/>
        <w:jc w:val="both"/>
      </w:pPr>
      <w:bookmarkStart w:id="4" w:name="sub_1021"/>
      <w:r w:rsidRPr="00F71F9F">
        <w:t>Решение конкурсной комиссии принимается в отсутствие кандидата.</w:t>
      </w:r>
      <w:bookmarkEnd w:id="4"/>
    </w:p>
    <w:p w:rsidR="00D97FF1" w:rsidRPr="00F71F9F" w:rsidRDefault="00D97FF1" w:rsidP="00D97FF1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Межрайонной инспекции Федеральной налоговой службы № </w:t>
      </w:r>
      <w:r>
        <w:rPr>
          <w:color w:val="000000"/>
        </w:rPr>
        <w:t>10</w:t>
      </w:r>
      <w:r w:rsidRPr="00F71F9F">
        <w:rPr>
          <w:color w:val="000000"/>
        </w:rPr>
        <w:t xml:space="preserve">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438AB" w:rsidRPr="00135719" w:rsidRDefault="00D97FF1" w:rsidP="00D97FF1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" w:name="sub_1024"/>
      <w:bookmarkEnd w:id="0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 xml:space="preserve">с </w:t>
      </w:r>
      <w:r w:rsidR="00A04938">
        <w:rPr>
          <w:b/>
          <w:color w:val="000000"/>
        </w:rPr>
        <w:t>07</w:t>
      </w:r>
      <w:r>
        <w:rPr>
          <w:b/>
          <w:color w:val="000000"/>
        </w:rPr>
        <w:t xml:space="preserve"> </w:t>
      </w:r>
      <w:r w:rsidR="0067587C">
        <w:rPr>
          <w:b/>
          <w:color w:val="000000"/>
        </w:rPr>
        <w:t>мая</w:t>
      </w:r>
      <w:r>
        <w:rPr>
          <w:b/>
          <w:color w:val="000000"/>
        </w:rPr>
        <w:t xml:space="preserve"> по </w:t>
      </w:r>
      <w:r w:rsidR="002D3CF4">
        <w:rPr>
          <w:b/>
          <w:color w:val="000000"/>
        </w:rPr>
        <w:t xml:space="preserve">                                  </w:t>
      </w:r>
      <w:r w:rsidR="0067587C" w:rsidRPr="0067587C">
        <w:rPr>
          <w:b/>
          <w:color w:val="000000"/>
        </w:rPr>
        <w:t>2</w:t>
      </w:r>
      <w:r w:rsidR="00A04938">
        <w:rPr>
          <w:b/>
          <w:color w:val="000000"/>
        </w:rPr>
        <w:t>7</w:t>
      </w:r>
      <w:r w:rsidR="0067587C">
        <w:rPr>
          <w:b/>
          <w:color w:val="000000"/>
        </w:rPr>
        <w:t xml:space="preserve"> мая</w:t>
      </w:r>
      <w:r w:rsidR="00BB6E8F">
        <w:rPr>
          <w:b/>
          <w:color w:val="000000"/>
        </w:rPr>
        <w:t xml:space="preserve"> </w:t>
      </w:r>
      <w:r w:rsidRPr="00FC73A4">
        <w:rPr>
          <w:b/>
          <w:color w:val="000000"/>
        </w:rPr>
        <w:t>20</w:t>
      </w:r>
      <w:r w:rsidR="00BB6E8F">
        <w:rPr>
          <w:b/>
          <w:color w:val="000000"/>
        </w:rPr>
        <w:t>2</w:t>
      </w:r>
      <w:r w:rsidR="0067587C">
        <w:rPr>
          <w:b/>
          <w:color w:val="000000"/>
        </w:rPr>
        <w:t>1</w:t>
      </w:r>
      <w:r>
        <w:rPr>
          <w:b/>
          <w:color w:val="000000"/>
        </w:rPr>
        <w:t> </w:t>
      </w:r>
      <w:r w:rsidRPr="00FC73A4">
        <w:rPr>
          <w:b/>
          <w:color w:val="000000"/>
        </w:rPr>
        <w:t>года</w:t>
      </w:r>
      <w:r w:rsidRPr="00FC73A4">
        <w:rPr>
          <w:color w:val="000000"/>
        </w:rPr>
        <w:t xml:space="preserve">. </w:t>
      </w:r>
    </w:p>
    <w:p w:rsidR="008438AB" w:rsidRPr="00E04B1F" w:rsidRDefault="008438AB" w:rsidP="008438AB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E04B1F">
        <w:rPr>
          <w:bCs/>
          <w:color w:val="000000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8438AB" w:rsidRPr="00FC73A4" w:rsidRDefault="008438AB" w:rsidP="008438AB">
      <w:pPr>
        <w:ind w:right="-2" w:firstLine="720"/>
        <w:jc w:val="both"/>
      </w:pPr>
      <w:r w:rsidRPr="00FC73A4">
        <w:t>Адрес приема документов:</w:t>
      </w:r>
      <w:r>
        <w:t xml:space="preserve"> Ставропольский край, г. Ессентуки</w:t>
      </w:r>
      <w:r w:rsidRPr="00FC73A4">
        <w:t>, ул. </w:t>
      </w:r>
      <w:r>
        <w:t>Ленина</w:t>
      </w:r>
      <w:r w:rsidRPr="00FC73A4">
        <w:t xml:space="preserve"> д. 3, Межрайонная ИФНС России № </w:t>
      </w:r>
      <w:r>
        <w:t>10</w:t>
      </w:r>
      <w:r w:rsidRPr="00FC73A4">
        <w:t xml:space="preserve"> по Ставропольскому краю; </w:t>
      </w:r>
      <w:r>
        <w:t xml:space="preserve">кабинет №41, </w:t>
      </w:r>
      <w:hyperlink r:id="rId10" w:history="1">
        <w:r w:rsidRPr="00FC73A4">
          <w:rPr>
            <w:rStyle w:val="ad"/>
          </w:rPr>
          <w:t>www.nalog.ru</w:t>
        </w:r>
      </w:hyperlink>
      <w:r w:rsidRPr="00FC73A4">
        <w:t>.</w:t>
      </w:r>
    </w:p>
    <w:p w:rsidR="008438AB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понедельник</w:t>
      </w:r>
      <w:r w:rsidR="002D3CF4">
        <w:t xml:space="preserve"> </w:t>
      </w:r>
      <w:r w:rsidRPr="00FC73A4">
        <w:t>-</w:t>
      </w:r>
      <w:r>
        <w:t xml:space="preserve"> </w:t>
      </w:r>
      <w:r w:rsidRPr="00FC73A4">
        <w:t xml:space="preserve">четверг с </w:t>
      </w:r>
      <w:r>
        <w:t>08</w:t>
      </w:r>
      <w:r w:rsidRPr="00FC73A4">
        <w:t>.</w:t>
      </w:r>
      <w:r>
        <w:t>3</w:t>
      </w:r>
      <w:r w:rsidRPr="00FC73A4">
        <w:t>0 до 1</w:t>
      </w:r>
      <w:r>
        <w:t>7</w:t>
      </w:r>
      <w:r w:rsidRPr="00FC73A4">
        <w:t>.</w:t>
      </w:r>
      <w:r>
        <w:t>15</w:t>
      </w:r>
      <w:r w:rsidRPr="00FC73A4">
        <w:t>, пятница с 0</w:t>
      </w:r>
      <w:r>
        <w:t>8.3</w:t>
      </w:r>
      <w:r w:rsidRPr="00FC73A4">
        <w:t>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>
        <w:t>12</w:t>
      </w:r>
      <w:r w:rsidRPr="00FC73A4">
        <w:t>.</w:t>
      </w:r>
      <w:r>
        <w:t>3</w:t>
      </w:r>
      <w:r w:rsidRPr="00FC73A4">
        <w:t xml:space="preserve">0 </w:t>
      </w:r>
      <w:proofErr w:type="gramStart"/>
      <w:r w:rsidRPr="00FC73A4">
        <w:t>до</w:t>
      </w:r>
      <w:proofErr w:type="gramEnd"/>
      <w:r w:rsidRPr="00FC73A4">
        <w:t xml:space="preserve"> 13.</w:t>
      </w:r>
      <w:r>
        <w:t>00</w:t>
      </w:r>
      <w:r w:rsidRPr="00FC73A4">
        <w:t xml:space="preserve">. Ответственный за прием документов – </w:t>
      </w:r>
      <w:r w:rsidR="002D3CF4">
        <w:t xml:space="preserve">заместитель начальника </w:t>
      </w:r>
      <w:r>
        <w:t xml:space="preserve">отдела общего обеспечения </w:t>
      </w:r>
      <w:r w:rsidR="00BB6E8F">
        <w:t>Муравьева Нина</w:t>
      </w:r>
      <w:r w:rsidR="002D3CF4">
        <w:t xml:space="preserve"> Александровна</w:t>
      </w:r>
      <w:r w:rsidRPr="00FC73A4">
        <w:t>.</w:t>
      </w:r>
    </w:p>
    <w:p w:rsidR="008438AB" w:rsidRPr="00FC73A4" w:rsidRDefault="008438AB" w:rsidP="008438AB">
      <w:pPr>
        <w:autoSpaceDE w:val="0"/>
        <w:autoSpaceDN w:val="0"/>
        <w:adjustRightInd w:val="0"/>
        <w:ind w:firstLine="720"/>
        <w:jc w:val="both"/>
      </w:pPr>
      <w:r w:rsidRPr="00FC73A4">
        <w:t>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</w:t>
      </w:r>
      <w:proofErr w:type="spellStart"/>
      <w:r w:rsidRPr="00FC73A4">
        <w:t>внутр</w:t>
      </w:r>
      <w:proofErr w:type="spellEnd"/>
      <w:r w:rsidRPr="00FC73A4">
        <w:t>. 8</w:t>
      </w:r>
      <w:r>
        <w:t>(</w:t>
      </w:r>
      <w:r w:rsidRPr="00FC73A4">
        <w:t>26)-</w:t>
      </w:r>
      <w:r>
        <w:t>2</w:t>
      </w:r>
      <w:r w:rsidRPr="00FC73A4">
        <w:t>40</w:t>
      </w:r>
      <w:r w:rsidR="002D3CF4">
        <w:t>0</w:t>
      </w:r>
      <w:r w:rsidRPr="00FC73A4">
        <w:t>).</w:t>
      </w:r>
    </w:p>
    <w:bookmarkEnd w:id="5"/>
    <w:p w:rsidR="00D97FF1" w:rsidRDefault="00D97FF1" w:rsidP="00D97FF1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D97FF1" w:rsidRPr="00F71F9F" w:rsidRDefault="00D97FF1" w:rsidP="00D97FF1">
      <w:pPr>
        <w:autoSpaceDE w:val="0"/>
        <w:autoSpaceDN w:val="0"/>
        <w:adjustRightInd w:val="0"/>
        <w:ind w:firstLine="708"/>
        <w:jc w:val="both"/>
      </w:pPr>
      <w:r w:rsidRPr="00D61341">
        <w:rPr>
          <w:b/>
          <w:sz w:val="26"/>
          <w:szCs w:val="26"/>
        </w:rPr>
        <w:t>В случае предоставления документов в государственный орган лично</w:t>
      </w:r>
      <w:r>
        <w:rPr>
          <w:b/>
          <w:sz w:val="26"/>
          <w:szCs w:val="26"/>
        </w:rPr>
        <w:t>,</w:t>
      </w:r>
      <w:r w:rsidRPr="00D61341">
        <w:rPr>
          <w:b/>
          <w:sz w:val="26"/>
          <w:szCs w:val="26"/>
        </w:rPr>
        <w:t xml:space="preserve"> необходимо использовать средства индивидуальной защиты органов дыхания - медицинских масок (одноразовых, многоразовых), защитных масок для лица, </w:t>
      </w:r>
      <w:r w:rsidRPr="00D61341">
        <w:rPr>
          <w:b/>
          <w:sz w:val="26"/>
          <w:szCs w:val="26"/>
        </w:rPr>
        <w:lastRenderedPageBreak/>
        <w:t>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D97FF1" w:rsidRPr="00921E2D" w:rsidRDefault="00D97FF1" w:rsidP="00D97FF1">
      <w:pPr>
        <w:ind w:right="-2" w:firstLine="709"/>
        <w:jc w:val="both"/>
      </w:pPr>
      <w:bookmarkStart w:id="6" w:name="sub_1026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D97FF1" w:rsidRPr="00F71F9F" w:rsidRDefault="00D97FF1" w:rsidP="00D97FF1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D97FF1" w:rsidRPr="00F71F9F" w:rsidRDefault="00D97FF1" w:rsidP="00D97FF1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D97FF1" w:rsidRPr="00F71F9F" w:rsidRDefault="00D97FF1" w:rsidP="00D97FF1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bookmarkEnd w:id="6"/>
    <w:p w:rsidR="008438AB" w:rsidRDefault="008438AB" w:rsidP="008438AB">
      <w:pPr>
        <w:ind w:right="-2" w:firstLine="720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 w:rsidR="00A44C7A">
        <w:rPr>
          <w:b/>
          <w:color w:val="000000"/>
        </w:rPr>
        <w:t>18.06.2021</w:t>
      </w:r>
      <w:r>
        <w:rPr>
          <w:b/>
          <w:color w:val="000000"/>
        </w:rPr>
        <w:t xml:space="preserve"> 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>
        <w:t>Ленина,</w:t>
      </w:r>
      <w:r w:rsidRPr="00FC73A4">
        <w:t> 3</w:t>
      </w:r>
      <w:r>
        <w:t>, кабинет 4</w:t>
      </w:r>
      <w:r w:rsidR="00A20191">
        <w:t>1</w:t>
      </w:r>
      <w:r>
        <w:t>.</w:t>
      </w: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Приложение: 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D97FF1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 должностн</w:t>
      </w:r>
      <w:r w:rsidR="003F4A58">
        <w:rPr>
          <w:color w:val="000000" w:themeColor="text1"/>
        </w:rPr>
        <w:t>ого</w:t>
      </w:r>
      <w:r w:rsidRPr="00F71F9F">
        <w:rPr>
          <w:color w:val="000000" w:themeColor="text1"/>
        </w:rPr>
        <w:t xml:space="preserve"> регламент</w:t>
      </w:r>
      <w:r w:rsidR="003F4A58">
        <w:rPr>
          <w:color w:val="000000" w:themeColor="text1"/>
        </w:rPr>
        <w:t>а</w:t>
      </w:r>
      <w:r w:rsidRPr="00F71F9F">
        <w:rPr>
          <w:color w:val="000000" w:themeColor="text1"/>
        </w:rPr>
        <w:t>.</w:t>
      </w:r>
    </w:p>
    <w:p w:rsidR="00B44484" w:rsidRDefault="00B44484" w:rsidP="00D97FF1">
      <w:pPr>
        <w:ind w:right="-2" w:firstLine="709"/>
        <w:jc w:val="both"/>
      </w:pP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>
        <w:t>Г</w:t>
      </w:r>
      <w:r w:rsidRPr="00F71F9F">
        <w:t>ИС ЕИСУКС (на главной странице сайта http://gossluzhba.gov.ru  в разделе «</w:t>
      </w:r>
      <w:r>
        <w:t>Профессиональное развитие</w:t>
      </w:r>
      <w:r w:rsidRPr="00F71F9F">
        <w:t>» // «</w:t>
      </w:r>
      <w:r>
        <w:t>Самообразование</w:t>
      </w:r>
      <w:r w:rsidRPr="00F71F9F">
        <w:t>»</w:t>
      </w:r>
      <w:r>
        <w:t xml:space="preserve"> // «Самооценка» // «Тест для самопроверки»</w:t>
      </w:r>
      <w:r w:rsidRPr="00F71F9F">
        <w:t>).</w:t>
      </w:r>
    </w:p>
    <w:p w:rsidR="00D97FF1" w:rsidRPr="00F71F9F" w:rsidRDefault="00D97FF1" w:rsidP="00D97FF1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p w:rsidR="009D3187" w:rsidRPr="004A69A8" w:rsidRDefault="009D3187" w:rsidP="00D97FF1">
      <w:pPr>
        <w:ind w:right="-2" w:firstLine="709"/>
        <w:jc w:val="both"/>
        <w:rPr>
          <w:color w:val="FF0000"/>
          <w:sz w:val="22"/>
          <w:szCs w:val="25"/>
        </w:rPr>
      </w:pPr>
    </w:p>
    <w:sectPr w:rsidR="009D3187" w:rsidRPr="004A69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0C0" w:rsidRDefault="004B20C0">
      <w:r>
        <w:separator/>
      </w:r>
    </w:p>
  </w:endnote>
  <w:endnote w:type="continuationSeparator" w:id="0">
    <w:p w:rsidR="004B20C0" w:rsidRDefault="004B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0C0" w:rsidRDefault="004B20C0">
      <w:r>
        <w:separator/>
      </w:r>
    </w:p>
  </w:footnote>
  <w:footnote w:type="continuationSeparator" w:id="0">
    <w:p w:rsidR="004B20C0" w:rsidRDefault="004B2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74B" w:rsidRDefault="0074474B" w:rsidP="009D3187">
    <w:pPr>
      <w:pStyle w:val="a7"/>
      <w:tabs>
        <w:tab w:val="clear" w:pos="4677"/>
        <w:tab w:val="clear" w:pos="9355"/>
        <w:tab w:val="left" w:pos="706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">
    <w:nsid w:val="5A776014"/>
    <w:multiLevelType w:val="hybridMultilevel"/>
    <w:tmpl w:val="679EA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20"/>
    <w:rsid w:val="0001302A"/>
    <w:rsid w:val="000316B9"/>
    <w:rsid w:val="000340CF"/>
    <w:rsid w:val="00041282"/>
    <w:rsid w:val="000817D5"/>
    <w:rsid w:val="000A3E8A"/>
    <w:rsid w:val="000A4CE0"/>
    <w:rsid w:val="000A68C0"/>
    <w:rsid w:val="000B100A"/>
    <w:rsid w:val="000D649D"/>
    <w:rsid w:val="00107E52"/>
    <w:rsid w:val="00107E7C"/>
    <w:rsid w:val="00112D2F"/>
    <w:rsid w:val="001146CD"/>
    <w:rsid w:val="00122B57"/>
    <w:rsid w:val="0015631D"/>
    <w:rsid w:val="00193CAF"/>
    <w:rsid w:val="00194C36"/>
    <w:rsid w:val="0019506A"/>
    <w:rsid w:val="001A1FFF"/>
    <w:rsid w:val="001A26D9"/>
    <w:rsid w:val="001A4307"/>
    <w:rsid w:val="001A6B01"/>
    <w:rsid w:val="001A749F"/>
    <w:rsid w:val="001C59C8"/>
    <w:rsid w:val="001D09D8"/>
    <w:rsid w:val="0021032D"/>
    <w:rsid w:val="002326C9"/>
    <w:rsid w:val="00245565"/>
    <w:rsid w:val="00251F1C"/>
    <w:rsid w:val="002820F5"/>
    <w:rsid w:val="002A5F4E"/>
    <w:rsid w:val="002C2EEA"/>
    <w:rsid w:val="002D3CF4"/>
    <w:rsid w:val="002F09ED"/>
    <w:rsid w:val="002F78CD"/>
    <w:rsid w:val="003231E1"/>
    <w:rsid w:val="0034403E"/>
    <w:rsid w:val="00362E49"/>
    <w:rsid w:val="003639CF"/>
    <w:rsid w:val="00372A01"/>
    <w:rsid w:val="003747C7"/>
    <w:rsid w:val="003B1F28"/>
    <w:rsid w:val="003B7412"/>
    <w:rsid w:val="003C0396"/>
    <w:rsid w:val="003C48A7"/>
    <w:rsid w:val="003C7F10"/>
    <w:rsid w:val="003E0B24"/>
    <w:rsid w:val="003E4B5B"/>
    <w:rsid w:val="003F01DD"/>
    <w:rsid w:val="003F4A58"/>
    <w:rsid w:val="0040786B"/>
    <w:rsid w:val="004103D0"/>
    <w:rsid w:val="004313DD"/>
    <w:rsid w:val="00440BB8"/>
    <w:rsid w:val="004B20C0"/>
    <w:rsid w:val="004F65E9"/>
    <w:rsid w:val="005004B6"/>
    <w:rsid w:val="00535170"/>
    <w:rsid w:val="005448BF"/>
    <w:rsid w:val="00546A26"/>
    <w:rsid w:val="00553DD3"/>
    <w:rsid w:val="00556152"/>
    <w:rsid w:val="005B7DA0"/>
    <w:rsid w:val="005C24BB"/>
    <w:rsid w:val="005D2F39"/>
    <w:rsid w:val="005E5BA7"/>
    <w:rsid w:val="00615EC0"/>
    <w:rsid w:val="006409A5"/>
    <w:rsid w:val="0067587C"/>
    <w:rsid w:val="006A2502"/>
    <w:rsid w:val="006A3473"/>
    <w:rsid w:val="006D07DB"/>
    <w:rsid w:val="006F58D4"/>
    <w:rsid w:val="0073041B"/>
    <w:rsid w:val="0074474B"/>
    <w:rsid w:val="00760C36"/>
    <w:rsid w:val="00767583"/>
    <w:rsid w:val="00791CC7"/>
    <w:rsid w:val="007A5DAD"/>
    <w:rsid w:val="007B236E"/>
    <w:rsid w:val="007C738D"/>
    <w:rsid w:val="007E4FE0"/>
    <w:rsid w:val="007F00A4"/>
    <w:rsid w:val="007F3399"/>
    <w:rsid w:val="007F362C"/>
    <w:rsid w:val="007F7713"/>
    <w:rsid w:val="00826CFC"/>
    <w:rsid w:val="00830F30"/>
    <w:rsid w:val="0084065D"/>
    <w:rsid w:val="008438AB"/>
    <w:rsid w:val="00852A85"/>
    <w:rsid w:val="008577DB"/>
    <w:rsid w:val="00877395"/>
    <w:rsid w:val="008E3F05"/>
    <w:rsid w:val="008F6720"/>
    <w:rsid w:val="0090108E"/>
    <w:rsid w:val="009154EC"/>
    <w:rsid w:val="00923391"/>
    <w:rsid w:val="00946285"/>
    <w:rsid w:val="009547B2"/>
    <w:rsid w:val="0095678D"/>
    <w:rsid w:val="009863F0"/>
    <w:rsid w:val="009959CA"/>
    <w:rsid w:val="00995C03"/>
    <w:rsid w:val="009A5248"/>
    <w:rsid w:val="009B3CCB"/>
    <w:rsid w:val="009D3187"/>
    <w:rsid w:val="009D575F"/>
    <w:rsid w:val="009E413C"/>
    <w:rsid w:val="009E43C6"/>
    <w:rsid w:val="00A00330"/>
    <w:rsid w:val="00A04938"/>
    <w:rsid w:val="00A12E1B"/>
    <w:rsid w:val="00A20191"/>
    <w:rsid w:val="00A26267"/>
    <w:rsid w:val="00A273D1"/>
    <w:rsid w:val="00A34020"/>
    <w:rsid w:val="00A40D34"/>
    <w:rsid w:val="00A44C7A"/>
    <w:rsid w:val="00AA5763"/>
    <w:rsid w:val="00AB0203"/>
    <w:rsid w:val="00AC6C3D"/>
    <w:rsid w:val="00AC7F58"/>
    <w:rsid w:val="00AD0F24"/>
    <w:rsid w:val="00AE17BB"/>
    <w:rsid w:val="00B05BED"/>
    <w:rsid w:val="00B11432"/>
    <w:rsid w:val="00B12E0E"/>
    <w:rsid w:val="00B44484"/>
    <w:rsid w:val="00B4481A"/>
    <w:rsid w:val="00B71EA2"/>
    <w:rsid w:val="00B7457E"/>
    <w:rsid w:val="00BB0F51"/>
    <w:rsid w:val="00BB6E8F"/>
    <w:rsid w:val="00BC31A2"/>
    <w:rsid w:val="00BC72AD"/>
    <w:rsid w:val="00BE3B4B"/>
    <w:rsid w:val="00C009A2"/>
    <w:rsid w:val="00C0450D"/>
    <w:rsid w:val="00C44B5B"/>
    <w:rsid w:val="00C606AA"/>
    <w:rsid w:val="00C85BB8"/>
    <w:rsid w:val="00CA4F11"/>
    <w:rsid w:val="00CD2D73"/>
    <w:rsid w:val="00CD2F0D"/>
    <w:rsid w:val="00CD4ADD"/>
    <w:rsid w:val="00CF0AB1"/>
    <w:rsid w:val="00CF49B5"/>
    <w:rsid w:val="00D103CE"/>
    <w:rsid w:val="00D12FA5"/>
    <w:rsid w:val="00D225AC"/>
    <w:rsid w:val="00D96A15"/>
    <w:rsid w:val="00D97FF1"/>
    <w:rsid w:val="00DB11B2"/>
    <w:rsid w:val="00DC3E6A"/>
    <w:rsid w:val="00E042DB"/>
    <w:rsid w:val="00E26177"/>
    <w:rsid w:val="00E353E1"/>
    <w:rsid w:val="00E35DF3"/>
    <w:rsid w:val="00E4793C"/>
    <w:rsid w:val="00E62B11"/>
    <w:rsid w:val="00E85FBE"/>
    <w:rsid w:val="00E9760F"/>
    <w:rsid w:val="00EA7A94"/>
    <w:rsid w:val="00EC0D2C"/>
    <w:rsid w:val="00ED6C26"/>
    <w:rsid w:val="00EF1AA2"/>
    <w:rsid w:val="00F4280C"/>
    <w:rsid w:val="00F43B14"/>
    <w:rsid w:val="00F556C6"/>
    <w:rsid w:val="00F65D25"/>
    <w:rsid w:val="00F66F74"/>
    <w:rsid w:val="00F77E3A"/>
    <w:rsid w:val="00F90C30"/>
    <w:rsid w:val="00F95B99"/>
    <w:rsid w:val="00FB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_NG2\FORM-OF6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23BF9-7715-4CE2-A487-0CF648A4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FORM-OF61_NG2</Template>
  <TotalTime>2</TotalTime>
  <Pages>5</Pages>
  <Words>2183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Волгина Елена Викторовна</dc:creator>
  <cp:lastModifiedBy>Муравьева Нина Александровна</cp:lastModifiedBy>
  <cp:revision>5</cp:revision>
  <cp:lastPrinted>2020-03-11T12:13:00Z</cp:lastPrinted>
  <dcterms:created xsi:type="dcterms:W3CDTF">2021-05-06T06:16:00Z</dcterms:created>
  <dcterms:modified xsi:type="dcterms:W3CDTF">2021-05-06T11:51:00Z</dcterms:modified>
</cp:coreProperties>
</file>